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3F4BD2" w:rsidRDefault="000752AF" w:rsidP="001F2A36">
      <w:pPr>
        <w:tabs>
          <w:tab w:val="left" w:pos="7938"/>
        </w:tabs>
        <w:spacing w:line="360" w:lineRule="auto"/>
        <w:rPr>
          <w:lang w:val="ru-RU"/>
        </w:rPr>
      </w:pPr>
      <w:r w:rsidRPr="003F4BD2">
        <w:rPr>
          <w:lang w:val="ru-RU"/>
        </w:rPr>
        <w:t>________________________</w:t>
      </w:r>
      <w:r>
        <w:rPr>
          <w:lang w:val="ru-RU"/>
        </w:rPr>
        <w:t xml:space="preserve">                                           </w:t>
      </w:r>
      <w:r w:rsidR="008177CE">
        <w:rPr>
          <w:lang w:val="ru-RU"/>
        </w:rPr>
        <w:t xml:space="preserve">                           </w:t>
      </w:r>
      <w:r w:rsidR="008177CE" w:rsidRPr="00F341E5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C749B3" w:rsidRPr="003F4BD2">
        <w:rPr>
          <w:lang w:val="ru-RU"/>
        </w:rPr>
        <w:t>№ _________</w:t>
      </w:r>
      <w:r w:rsidR="00900B3E">
        <w:rPr>
          <w:lang w:val="ru-RU"/>
        </w:rPr>
        <w:t>__</w:t>
      </w:r>
      <w:r w:rsidR="00C749B3" w:rsidRPr="003F4BD2">
        <w:rPr>
          <w:lang w:val="ru-RU"/>
        </w:rPr>
        <w:t>__</w:t>
      </w:r>
    </w:p>
    <w:p w:rsidR="00C749B3" w:rsidRPr="003F4BD2" w:rsidRDefault="00C749B3" w:rsidP="001F2A36">
      <w:pPr>
        <w:spacing w:line="360" w:lineRule="auto"/>
        <w:jc w:val="center"/>
        <w:rPr>
          <w:lang w:val="ru-RU"/>
        </w:rPr>
      </w:pPr>
      <w:r w:rsidRPr="003F4BD2">
        <w:rPr>
          <w:lang w:val="ru-RU"/>
        </w:rPr>
        <w:t>Волгоград</w:t>
      </w:r>
    </w:p>
    <w:p w:rsidR="00C749B3" w:rsidRDefault="00C749B3" w:rsidP="009A5681">
      <w:pPr>
        <w:rPr>
          <w:lang w:val="ru-RU"/>
        </w:rPr>
      </w:pPr>
    </w:p>
    <w:p w:rsidR="00F8599D" w:rsidRPr="00A16265" w:rsidRDefault="00F8599D" w:rsidP="00F8599D">
      <w:pPr>
        <w:pStyle w:val="110"/>
        <w:spacing w:line="320" w:lineRule="exact"/>
        <w:ind w:left="1127" w:right="1124" w:firstLine="21"/>
        <w:jc w:val="center"/>
        <w:rPr>
          <w:lang w:val="ru-RU"/>
        </w:rPr>
      </w:pPr>
      <w:r w:rsidRPr="00A16265">
        <w:rPr>
          <w:lang w:val="ru-RU"/>
        </w:rPr>
        <w:t>Об</w:t>
      </w:r>
      <w:r w:rsidRPr="00A16265">
        <w:rPr>
          <w:spacing w:val="-38"/>
          <w:lang w:val="ru-RU"/>
        </w:rPr>
        <w:t xml:space="preserve"> </w:t>
      </w:r>
      <w:r w:rsidRPr="00A16265">
        <w:rPr>
          <w:lang w:val="ru-RU"/>
        </w:rPr>
        <w:t>организации</w:t>
      </w:r>
      <w:r w:rsidRPr="00A16265">
        <w:rPr>
          <w:spacing w:val="-35"/>
          <w:lang w:val="ru-RU"/>
        </w:rPr>
        <w:t xml:space="preserve"> </w:t>
      </w:r>
      <w:r w:rsidRPr="00A16265">
        <w:rPr>
          <w:lang w:val="ru-RU"/>
        </w:rPr>
        <w:t>участия</w:t>
      </w:r>
      <w:r w:rsidRPr="00A16265">
        <w:rPr>
          <w:spacing w:val="-33"/>
          <w:lang w:val="ru-RU"/>
        </w:rPr>
        <w:t xml:space="preserve"> </w:t>
      </w:r>
      <w:r w:rsidRPr="00A16265">
        <w:rPr>
          <w:lang w:val="ru-RU"/>
        </w:rPr>
        <w:t>медицинских</w:t>
      </w:r>
      <w:r w:rsidRPr="00A16265">
        <w:rPr>
          <w:spacing w:val="-30"/>
          <w:lang w:val="ru-RU"/>
        </w:rPr>
        <w:t xml:space="preserve"> </w:t>
      </w:r>
      <w:r w:rsidRPr="00A16265">
        <w:rPr>
          <w:lang w:val="ru-RU"/>
        </w:rPr>
        <w:t>организаций</w:t>
      </w:r>
      <w:r w:rsidRPr="00A16265">
        <w:rPr>
          <w:w w:val="97"/>
          <w:lang w:val="ru-RU"/>
        </w:rPr>
        <w:t xml:space="preserve"> </w:t>
      </w:r>
      <w:r w:rsidRPr="00A16265">
        <w:rPr>
          <w:lang w:val="ru-RU"/>
        </w:rPr>
        <w:t>Волгоградской</w:t>
      </w:r>
      <w:r w:rsidRPr="00A16265">
        <w:rPr>
          <w:spacing w:val="-24"/>
          <w:lang w:val="ru-RU"/>
        </w:rPr>
        <w:t xml:space="preserve"> </w:t>
      </w:r>
      <w:r w:rsidRPr="00A16265">
        <w:rPr>
          <w:lang w:val="ru-RU"/>
        </w:rPr>
        <w:t>области</w:t>
      </w:r>
      <w:r w:rsidRPr="00A16265">
        <w:rPr>
          <w:spacing w:val="-32"/>
          <w:lang w:val="ru-RU"/>
        </w:rPr>
        <w:t xml:space="preserve"> </w:t>
      </w:r>
      <w:r w:rsidRPr="00A16265">
        <w:rPr>
          <w:lang w:val="ru-RU"/>
        </w:rPr>
        <w:t>в</w:t>
      </w:r>
      <w:r w:rsidRPr="00A16265">
        <w:rPr>
          <w:spacing w:val="-40"/>
          <w:lang w:val="ru-RU"/>
        </w:rPr>
        <w:t xml:space="preserve"> </w:t>
      </w:r>
      <w:r w:rsidRPr="00A16265">
        <w:rPr>
          <w:lang w:val="ru-RU"/>
        </w:rPr>
        <w:t>проведении</w:t>
      </w:r>
      <w:r w:rsidRPr="00A16265">
        <w:rPr>
          <w:spacing w:val="-31"/>
          <w:lang w:val="ru-RU"/>
        </w:rPr>
        <w:t xml:space="preserve"> </w:t>
      </w:r>
      <w:r w:rsidRPr="00A16265">
        <w:rPr>
          <w:lang w:val="ru-RU"/>
        </w:rPr>
        <w:t>Всероссийского</w:t>
      </w:r>
      <w:r w:rsidRPr="00A16265">
        <w:rPr>
          <w:spacing w:val="-26"/>
          <w:lang w:val="ru-RU"/>
        </w:rPr>
        <w:t xml:space="preserve"> </w:t>
      </w:r>
      <w:r w:rsidRPr="00A16265">
        <w:rPr>
          <w:lang w:val="ru-RU"/>
        </w:rPr>
        <w:t>конкурса</w:t>
      </w:r>
      <w:r w:rsidRPr="00A16265">
        <w:rPr>
          <w:w w:val="96"/>
          <w:lang w:val="ru-RU"/>
        </w:rPr>
        <w:t xml:space="preserve"> </w:t>
      </w:r>
      <w:r w:rsidRPr="00A16265">
        <w:rPr>
          <w:lang w:val="ru-RU"/>
        </w:rPr>
        <w:t>"Лучший</w:t>
      </w:r>
      <w:r w:rsidRPr="00A16265">
        <w:rPr>
          <w:spacing w:val="-35"/>
          <w:lang w:val="ru-RU"/>
        </w:rPr>
        <w:t xml:space="preserve"> </w:t>
      </w:r>
      <w:r w:rsidRPr="00A16265">
        <w:rPr>
          <w:lang w:val="ru-RU"/>
        </w:rPr>
        <w:t>специалист</w:t>
      </w:r>
      <w:r w:rsidRPr="00A16265">
        <w:rPr>
          <w:spacing w:val="-30"/>
          <w:lang w:val="ru-RU"/>
        </w:rPr>
        <w:t xml:space="preserve"> </w:t>
      </w:r>
      <w:r w:rsidRPr="00A16265">
        <w:rPr>
          <w:lang w:val="ru-RU"/>
        </w:rPr>
        <w:t>со</w:t>
      </w:r>
      <w:r w:rsidRPr="00A16265">
        <w:rPr>
          <w:spacing w:val="-41"/>
          <w:lang w:val="ru-RU"/>
        </w:rPr>
        <w:t xml:space="preserve"> </w:t>
      </w:r>
      <w:r w:rsidRPr="00A16265">
        <w:rPr>
          <w:lang w:val="ru-RU"/>
        </w:rPr>
        <w:t>средним</w:t>
      </w:r>
      <w:r w:rsidRPr="00A16265">
        <w:rPr>
          <w:spacing w:val="-32"/>
          <w:lang w:val="ru-RU"/>
        </w:rPr>
        <w:t xml:space="preserve"> </w:t>
      </w:r>
      <w:r w:rsidRPr="00A16265">
        <w:rPr>
          <w:lang w:val="ru-RU"/>
        </w:rPr>
        <w:t>медицинским</w:t>
      </w:r>
    </w:p>
    <w:p w:rsidR="00F8599D" w:rsidRPr="00A16265" w:rsidRDefault="00F8599D" w:rsidP="00F8599D">
      <w:pPr>
        <w:spacing w:line="316" w:lineRule="exact"/>
        <w:ind w:left="24"/>
        <w:jc w:val="center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и</w:t>
      </w:r>
      <w:r w:rsidRPr="00A16265">
        <w:rPr>
          <w:spacing w:val="-2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образованием"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 202</w:t>
      </w:r>
      <w:r>
        <w:rPr>
          <w:sz w:val="28"/>
          <w:szCs w:val="28"/>
          <w:lang w:val="ru-RU"/>
        </w:rPr>
        <w:t>4</w:t>
      </w:r>
      <w:r w:rsidRPr="00A16265">
        <w:rPr>
          <w:sz w:val="28"/>
          <w:szCs w:val="28"/>
          <w:lang w:val="ru-RU"/>
        </w:rPr>
        <w:t xml:space="preserve"> году</w:t>
      </w:r>
    </w:p>
    <w:p w:rsidR="00F8599D" w:rsidRPr="00A16265" w:rsidRDefault="00F8599D" w:rsidP="00F8599D">
      <w:pPr>
        <w:spacing w:before="10"/>
        <w:rPr>
          <w:sz w:val="28"/>
          <w:szCs w:val="28"/>
          <w:lang w:val="ru-RU"/>
        </w:rPr>
      </w:pPr>
    </w:p>
    <w:p w:rsidR="00F8599D" w:rsidRPr="00A62DF2" w:rsidRDefault="00F8599D" w:rsidP="00F8599D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Во</w:t>
      </w:r>
      <w:r w:rsidRPr="00A16265">
        <w:rPr>
          <w:spacing w:val="3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исполнение</w:t>
      </w:r>
      <w:r w:rsidRPr="00A16265">
        <w:rPr>
          <w:spacing w:val="5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приказа</w:t>
      </w:r>
      <w:r w:rsidRPr="00A16265">
        <w:rPr>
          <w:spacing w:val="4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Министерства</w:t>
      </w:r>
      <w:r w:rsidRPr="00A16265">
        <w:rPr>
          <w:spacing w:val="5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здравоохранения</w:t>
      </w:r>
      <w:r w:rsidRPr="00A16265">
        <w:rPr>
          <w:spacing w:val="6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Российской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Федерации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от</w:t>
      </w:r>
      <w:r w:rsidRPr="00A16265">
        <w:rPr>
          <w:spacing w:val="5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28 февраля 2023</w:t>
      </w:r>
      <w:r w:rsidRPr="00A16265">
        <w:rPr>
          <w:spacing w:val="6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г.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№</w:t>
      </w:r>
      <w:r w:rsidRPr="00A16265">
        <w:rPr>
          <w:spacing w:val="6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74н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Об утверждении условий и порядка проведения Всероссийского конкурса "Лучший специалист со средним медицинским и фармацевтическим образованием"</w:t>
      </w:r>
      <w:r w:rsidRPr="00A16265">
        <w:rPr>
          <w:spacing w:val="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(далее</w:t>
      </w:r>
      <w:r w:rsidRPr="00A16265">
        <w:rPr>
          <w:spacing w:val="1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-</w:t>
      </w:r>
      <w:r w:rsidRPr="00A16265">
        <w:rPr>
          <w:spacing w:val="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Приказ</w:t>
      </w:r>
      <w:r w:rsidRPr="00A16265">
        <w:rPr>
          <w:spacing w:val="21"/>
          <w:sz w:val="28"/>
          <w:szCs w:val="28"/>
          <w:lang w:val="ru-RU"/>
        </w:rPr>
        <w:t xml:space="preserve"> </w:t>
      </w:r>
      <w:r w:rsidRPr="00A16265">
        <w:rPr>
          <w:rFonts w:eastAsia="Arial"/>
          <w:sz w:val="28"/>
          <w:szCs w:val="28"/>
          <w:lang w:val="ru-RU"/>
        </w:rPr>
        <w:t>№</w:t>
      </w:r>
      <w:r w:rsidRPr="00A16265">
        <w:rPr>
          <w:rFonts w:eastAsia="Arial"/>
          <w:spacing w:val="6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Pr="00A16265">
        <w:rPr>
          <w:sz w:val="28"/>
          <w:szCs w:val="28"/>
          <w:lang w:val="ru-RU"/>
        </w:rPr>
        <w:t>н),</w:t>
      </w:r>
      <w:r w:rsidRPr="00A16265">
        <w:rPr>
          <w:spacing w:val="1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письма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Министерства</w:t>
      </w:r>
      <w:r w:rsidRPr="00A16265">
        <w:rPr>
          <w:spacing w:val="5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здравоохранения</w:t>
      </w:r>
      <w:r w:rsidRPr="00A16265">
        <w:rPr>
          <w:spacing w:val="6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Российской</w:t>
      </w:r>
      <w:r w:rsidRPr="00A16265">
        <w:rPr>
          <w:spacing w:val="5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Федерации</w:t>
      </w:r>
      <w:r w:rsidRPr="00A16265">
        <w:rPr>
          <w:spacing w:val="45"/>
          <w:sz w:val="28"/>
          <w:szCs w:val="28"/>
          <w:lang w:val="ru-RU"/>
        </w:rPr>
        <w:t xml:space="preserve"> </w:t>
      </w:r>
      <w:r w:rsidRPr="00C553D3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>19</w:t>
      </w:r>
      <w:r w:rsidRPr="00C553D3">
        <w:rPr>
          <w:sz w:val="28"/>
          <w:szCs w:val="28"/>
          <w:lang w:val="ru-RU"/>
        </w:rPr>
        <w:t xml:space="preserve"> января 202</w:t>
      </w:r>
      <w:r>
        <w:rPr>
          <w:sz w:val="28"/>
          <w:szCs w:val="28"/>
          <w:lang w:val="ru-RU"/>
        </w:rPr>
        <w:t>4</w:t>
      </w:r>
      <w:r w:rsidRPr="00C553D3">
        <w:rPr>
          <w:sz w:val="28"/>
          <w:szCs w:val="28"/>
          <w:lang w:val="ru-RU"/>
        </w:rPr>
        <w:t xml:space="preserve"> г. </w:t>
      </w:r>
      <w:r w:rsidRPr="00C553D3">
        <w:rPr>
          <w:rFonts w:eastAsia="Arial"/>
          <w:sz w:val="28"/>
          <w:szCs w:val="28"/>
          <w:lang w:val="ru-RU"/>
        </w:rPr>
        <w:t xml:space="preserve">№ </w:t>
      </w:r>
      <w:r w:rsidRPr="00C553D3">
        <w:rPr>
          <w:sz w:val="28"/>
          <w:szCs w:val="28"/>
          <w:lang w:val="ru-RU"/>
        </w:rPr>
        <w:t>16-5</w:t>
      </w:r>
      <w:proofErr w:type="gramStart"/>
      <w:r w:rsidRPr="00C553D3">
        <w:rPr>
          <w:sz w:val="28"/>
          <w:szCs w:val="28"/>
          <w:lang w:val="ru-RU"/>
        </w:rPr>
        <w:t>/И</w:t>
      </w:r>
      <w:proofErr w:type="gramEnd"/>
      <w:r w:rsidRPr="00C553D3">
        <w:rPr>
          <w:sz w:val="28"/>
          <w:szCs w:val="28"/>
          <w:lang w:val="ru-RU"/>
        </w:rPr>
        <w:t>/2-</w:t>
      </w:r>
      <w:r>
        <w:rPr>
          <w:sz w:val="28"/>
          <w:szCs w:val="28"/>
          <w:lang w:val="ru-RU"/>
        </w:rPr>
        <w:t xml:space="preserve">814                     </w:t>
      </w:r>
      <w:r w:rsidRPr="00C553D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</w:t>
      </w:r>
      <w:r w:rsidRPr="00C553D3">
        <w:rPr>
          <w:sz w:val="28"/>
          <w:szCs w:val="28"/>
          <w:lang w:val="ru-RU"/>
        </w:rPr>
        <w:t>о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проведении</w:t>
      </w:r>
      <w:r w:rsidRPr="00A16265">
        <w:rPr>
          <w:spacing w:val="2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Всероссийского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конкурса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"Лучший</w:t>
      </w:r>
      <w:r w:rsidRPr="00A16265">
        <w:rPr>
          <w:spacing w:val="2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 и</w:t>
      </w:r>
      <w:r w:rsidRPr="00A16265">
        <w:rPr>
          <w:spacing w:val="5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 xml:space="preserve">фармацевтическим </w:t>
      </w:r>
      <w:r w:rsidRPr="00A16265">
        <w:rPr>
          <w:spacing w:val="1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 xml:space="preserve">образованием" 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="00681136">
        <w:rPr>
          <w:sz w:val="28"/>
          <w:szCs w:val="28"/>
          <w:lang w:val="ru-RU"/>
        </w:rPr>
        <w:t>2024</w:t>
      </w:r>
      <w:r w:rsidRPr="00A16265">
        <w:rPr>
          <w:spacing w:val="60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год</w:t>
      </w:r>
      <w:r w:rsidR="00681136">
        <w:rPr>
          <w:sz w:val="28"/>
          <w:szCs w:val="28"/>
          <w:lang w:val="ru-RU"/>
        </w:rPr>
        <w:t>а</w:t>
      </w:r>
      <w:r w:rsidRPr="00A16265">
        <w:rPr>
          <w:sz w:val="28"/>
          <w:szCs w:val="28"/>
          <w:lang w:val="ru-RU"/>
        </w:rPr>
        <w:t>,</w:t>
      </w:r>
      <w:r w:rsidRPr="00A16265">
        <w:rPr>
          <w:w w:val="9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3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также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="00681136">
        <w:rPr>
          <w:spacing w:val="56"/>
          <w:sz w:val="28"/>
          <w:szCs w:val="28"/>
          <w:lang w:val="ru-RU"/>
        </w:rPr>
        <w:t xml:space="preserve">            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40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целях</w:t>
      </w:r>
      <w:r w:rsidRPr="00A16265">
        <w:rPr>
          <w:spacing w:val="5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совершенствования</w:t>
      </w:r>
      <w:r w:rsidRPr="00A16265">
        <w:rPr>
          <w:spacing w:val="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профессиональной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деятельности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специалистов</w:t>
      </w:r>
      <w:r w:rsidRPr="00A16265">
        <w:rPr>
          <w:spacing w:val="6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</w:t>
      </w:r>
      <w:r w:rsidRPr="00A16265">
        <w:rPr>
          <w:spacing w:val="6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 образованием,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распространения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передовых</w:t>
      </w:r>
      <w:r w:rsidRPr="00A16265">
        <w:rPr>
          <w:spacing w:val="5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форм</w:t>
      </w:r>
      <w:r w:rsidRPr="00A16265">
        <w:rPr>
          <w:spacing w:val="2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2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методов</w:t>
      </w:r>
      <w:r w:rsidRPr="00A16265">
        <w:rPr>
          <w:spacing w:val="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работы,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выявления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лучших</w:t>
      </w:r>
      <w:r w:rsidRPr="00A16265">
        <w:rPr>
          <w:w w:val="9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специалистов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</w:t>
      </w:r>
      <w:r w:rsidRPr="00A16265">
        <w:rPr>
          <w:spacing w:val="66"/>
          <w:sz w:val="28"/>
          <w:szCs w:val="28"/>
          <w:lang w:val="ru-RU"/>
        </w:rPr>
        <w:t xml:space="preserve"> </w:t>
      </w:r>
      <w:r w:rsidR="00681136">
        <w:rPr>
          <w:spacing w:val="66"/>
          <w:sz w:val="28"/>
          <w:szCs w:val="28"/>
          <w:lang w:val="ru-RU"/>
        </w:rPr>
        <w:t xml:space="preserve">                     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4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</w:t>
      </w:r>
      <w:r w:rsidRPr="00A16265">
        <w:rPr>
          <w:spacing w:val="6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образованием,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работающих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-1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медицинских</w:t>
      </w:r>
      <w:r w:rsidRPr="00A16265">
        <w:rPr>
          <w:spacing w:val="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организациях</w:t>
      </w:r>
      <w:r w:rsidRPr="00A16265">
        <w:rPr>
          <w:spacing w:val="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Волгоградской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области,</w:t>
      </w:r>
      <w:r w:rsidRPr="00A16265">
        <w:rPr>
          <w:spacing w:val="-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повышения</w:t>
      </w:r>
      <w:r w:rsidRPr="00A16265">
        <w:rPr>
          <w:w w:val="9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престижа</w:t>
      </w:r>
      <w:r w:rsidRPr="00A16265">
        <w:rPr>
          <w:spacing w:val="-37"/>
          <w:sz w:val="28"/>
          <w:szCs w:val="28"/>
          <w:lang w:val="ru-RU"/>
        </w:rPr>
        <w:t xml:space="preserve"> </w:t>
      </w:r>
      <w:r w:rsidR="00681136">
        <w:rPr>
          <w:spacing w:val="-37"/>
          <w:sz w:val="28"/>
          <w:szCs w:val="28"/>
          <w:lang w:val="ru-RU"/>
        </w:rPr>
        <w:t xml:space="preserve">                                                            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-4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привлекательности</w:t>
      </w:r>
      <w:r w:rsidRPr="00A16265">
        <w:rPr>
          <w:spacing w:val="-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медицинской</w:t>
      </w:r>
      <w:r w:rsidRPr="00A16265">
        <w:rPr>
          <w:spacing w:val="-3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профессии</w:t>
      </w:r>
    </w:p>
    <w:p w:rsidR="001F72C5" w:rsidRDefault="00F8599D" w:rsidP="001F72C5">
      <w:pPr>
        <w:spacing w:line="228" w:lineRule="auto"/>
        <w:ind w:firstLine="720"/>
        <w:rPr>
          <w:sz w:val="28"/>
          <w:szCs w:val="28"/>
          <w:lang w:val="ru-RU"/>
        </w:rPr>
      </w:pPr>
      <w:proofErr w:type="spellStart"/>
      <w:proofErr w:type="gramStart"/>
      <w:r w:rsidRPr="00A16265">
        <w:rPr>
          <w:sz w:val="28"/>
          <w:szCs w:val="28"/>
          <w:lang w:val="ru-RU"/>
        </w:rPr>
        <w:t>п</w:t>
      </w:r>
      <w:proofErr w:type="spellEnd"/>
      <w:proofErr w:type="gramEnd"/>
      <w:r w:rsidRPr="00A16265">
        <w:rPr>
          <w:spacing w:val="-7"/>
          <w:sz w:val="28"/>
          <w:szCs w:val="28"/>
          <w:lang w:val="ru-RU"/>
        </w:rPr>
        <w:t xml:space="preserve"> </w:t>
      </w:r>
      <w:proofErr w:type="spellStart"/>
      <w:r w:rsidRPr="00A16265">
        <w:rPr>
          <w:sz w:val="28"/>
          <w:szCs w:val="28"/>
          <w:lang w:val="ru-RU"/>
        </w:rPr>
        <w:t>р</w:t>
      </w:r>
      <w:proofErr w:type="spellEnd"/>
      <w:r w:rsidRPr="00A16265">
        <w:rPr>
          <w:sz w:val="28"/>
          <w:szCs w:val="28"/>
          <w:lang w:val="ru-RU"/>
        </w:rPr>
        <w:t xml:space="preserve"> и</w:t>
      </w:r>
      <w:r w:rsidRPr="00A16265">
        <w:rPr>
          <w:spacing w:val="-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-6"/>
          <w:sz w:val="28"/>
          <w:szCs w:val="28"/>
          <w:lang w:val="ru-RU"/>
        </w:rPr>
        <w:t xml:space="preserve"> </w:t>
      </w:r>
      <w:proofErr w:type="spellStart"/>
      <w:r w:rsidRPr="00A16265">
        <w:rPr>
          <w:sz w:val="28"/>
          <w:szCs w:val="28"/>
          <w:lang w:val="ru-RU"/>
        </w:rPr>
        <w:t>з</w:t>
      </w:r>
      <w:proofErr w:type="spellEnd"/>
      <w:r w:rsidRPr="00A16265">
        <w:rPr>
          <w:spacing w:val="2"/>
          <w:sz w:val="28"/>
          <w:szCs w:val="28"/>
          <w:lang w:val="ru-RU"/>
        </w:rPr>
        <w:t xml:space="preserve"> </w:t>
      </w:r>
      <w:proofErr w:type="spellStart"/>
      <w:r w:rsidRPr="00A16265">
        <w:rPr>
          <w:sz w:val="28"/>
          <w:szCs w:val="28"/>
          <w:lang w:val="ru-RU"/>
        </w:rPr>
        <w:t>ы</w:t>
      </w:r>
      <w:proofErr w:type="spellEnd"/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ю: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 w:rsidRPr="001F72C5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Провести Волгоградский областной конкурс "Лучший специалист со средним медицинским и фармацевтическим образованием" (далее – Конкурс) в номинациях: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 w:bidi="ar-SA"/>
        </w:rPr>
        <w:t>1.1. "Лучший акушер";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 "</w:t>
      </w:r>
      <w:r>
        <w:rPr>
          <w:sz w:val="28"/>
          <w:szCs w:val="28"/>
          <w:lang w:val="ru-RU" w:eastAsia="ru-RU" w:bidi="ar-SA"/>
        </w:rPr>
        <w:t>Лучший лаборант";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1.3. "</w:t>
      </w:r>
      <w:r>
        <w:rPr>
          <w:sz w:val="28"/>
          <w:szCs w:val="28"/>
          <w:lang w:val="ru-RU" w:eastAsia="ru-RU" w:bidi="ar-SA"/>
        </w:rPr>
        <w:t>Лучшая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1.4. "</w:t>
      </w:r>
      <w:r>
        <w:rPr>
          <w:sz w:val="28"/>
          <w:szCs w:val="28"/>
          <w:lang w:val="ru-RU" w:eastAsia="ru-RU" w:bidi="ar-SA"/>
        </w:rPr>
        <w:t>Лучшая старшая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1.5. "</w:t>
      </w:r>
      <w:r>
        <w:rPr>
          <w:sz w:val="28"/>
          <w:szCs w:val="28"/>
          <w:lang w:val="ru-RU" w:eastAsia="ru-RU" w:bidi="ar-SA"/>
        </w:rPr>
        <w:t>Лучшая участковая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1.6. "</w:t>
      </w:r>
      <w:r>
        <w:rPr>
          <w:sz w:val="28"/>
          <w:szCs w:val="28"/>
          <w:lang w:val="ru-RU" w:eastAsia="ru-RU" w:bidi="ar-SA"/>
        </w:rPr>
        <w:t>Лучший фармацевт";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1.7. "</w:t>
      </w:r>
      <w:r>
        <w:rPr>
          <w:sz w:val="28"/>
          <w:szCs w:val="28"/>
          <w:lang w:val="ru-RU" w:eastAsia="ru-RU" w:bidi="ar-SA"/>
        </w:rPr>
        <w:t>Лучший фельдшер";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1.8. "</w:t>
      </w:r>
      <w:r>
        <w:rPr>
          <w:sz w:val="28"/>
          <w:szCs w:val="28"/>
          <w:lang w:val="ru-RU" w:eastAsia="ru-RU" w:bidi="ar-SA"/>
        </w:rPr>
        <w:t>За верность профессии".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F8599D" w:rsidRPr="00A16265">
        <w:rPr>
          <w:sz w:val="28"/>
          <w:szCs w:val="28"/>
          <w:lang w:val="ru-RU"/>
        </w:rPr>
        <w:t>Образовать</w:t>
      </w:r>
      <w:r w:rsidR="00F8599D" w:rsidRPr="00A16265">
        <w:rPr>
          <w:spacing w:val="5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конкурсную</w:t>
      </w:r>
      <w:r w:rsidR="00F8599D" w:rsidRPr="00A16265">
        <w:rPr>
          <w:spacing w:val="5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комиссию</w:t>
      </w:r>
      <w:r w:rsidR="00F8599D" w:rsidRPr="00A16265">
        <w:rPr>
          <w:spacing w:val="6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комитета</w:t>
      </w:r>
      <w:r w:rsidR="00F8599D" w:rsidRPr="00A16265">
        <w:rPr>
          <w:spacing w:val="5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здравоохранения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Волгоградской</w:t>
      </w:r>
      <w:r w:rsidR="00F8599D" w:rsidRPr="00A16265">
        <w:rPr>
          <w:spacing w:val="2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области для</w:t>
      </w:r>
      <w:r w:rsidR="00F8599D" w:rsidRPr="00A16265">
        <w:rPr>
          <w:spacing w:val="6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определения</w:t>
      </w:r>
      <w:r w:rsidR="00F8599D" w:rsidRPr="00A16265">
        <w:rPr>
          <w:spacing w:val="1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1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spacing w:val="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5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 "Лучший специалист со</w:t>
      </w:r>
      <w:r w:rsidR="00F8599D" w:rsidRPr="00A16265">
        <w:rPr>
          <w:spacing w:val="2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3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медицинским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lastRenderedPageBreak/>
        <w:t>и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spacing w:val="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</w:t>
      </w:r>
      <w:r w:rsidR="00F8599D" w:rsidRPr="00A16265">
        <w:rPr>
          <w:spacing w:val="6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утвердить</w:t>
      </w:r>
      <w:r w:rsidR="00F8599D" w:rsidRPr="00A16265">
        <w:rPr>
          <w:spacing w:val="6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е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состав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согласно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приложению</w:t>
      </w:r>
      <w:r w:rsidR="00F8599D" w:rsidRPr="00A16265">
        <w:rPr>
          <w:spacing w:val="-8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1</w:t>
      </w:r>
      <w:r w:rsidR="00F8599D" w:rsidRPr="001F72C5">
        <w:rPr>
          <w:spacing w:val="-44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к</w:t>
      </w:r>
      <w:r w:rsidR="00F8599D" w:rsidRPr="001F72C5">
        <w:rPr>
          <w:spacing w:val="-37"/>
          <w:sz w:val="28"/>
          <w:szCs w:val="28"/>
          <w:lang w:val="ru-RU"/>
        </w:rPr>
        <w:t xml:space="preserve"> </w:t>
      </w:r>
      <w:r w:rsidR="00F8599D" w:rsidRPr="00A16265">
        <w:rPr>
          <w:spacing w:val="-37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настоящему</w:t>
      </w:r>
      <w:r w:rsidR="00F8599D" w:rsidRPr="001F72C5">
        <w:rPr>
          <w:spacing w:val="-19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приказу.</w:t>
      </w:r>
    </w:p>
    <w:p w:rsidR="00F8599D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F8599D" w:rsidRPr="00A16265">
        <w:rPr>
          <w:spacing w:val="-1"/>
          <w:sz w:val="28"/>
          <w:szCs w:val="28"/>
          <w:lang w:val="ru-RU"/>
        </w:rPr>
        <w:t>У</w:t>
      </w:r>
      <w:r w:rsidR="00F8599D" w:rsidRPr="00A16265">
        <w:rPr>
          <w:spacing w:val="-2"/>
          <w:sz w:val="28"/>
          <w:szCs w:val="28"/>
          <w:lang w:val="ru-RU"/>
        </w:rPr>
        <w:t>твердить</w:t>
      </w:r>
      <w:r w:rsidR="00F8599D" w:rsidRPr="00A16265">
        <w:rPr>
          <w:spacing w:val="2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положение</w:t>
      </w:r>
      <w:r w:rsidR="00F8599D" w:rsidRPr="00A16265">
        <w:rPr>
          <w:spacing w:val="2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</w:t>
      </w:r>
      <w:r w:rsidR="00F8599D" w:rsidRPr="00A16265">
        <w:rPr>
          <w:spacing w:val="6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конкурсной</w:t>
      </w:r>
      <w:r w:rsidR="00F8599D" w:rsidRPr="00A16265">
        <w:rPr>
          <w:spacing w:val="1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комиссии</w:t>
      </w:r>
      <w:r w:rsidR="00F8599D" w:rsidRPr="00A16265">
        <w:rPr>
          <w:spacing w:val="1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комитета</w:t>
      </w:r>
      <w:r w:rsidR="00F8599D" w:rsidRPr="00A16265">
        <w:rPr>
          <w:spacing w:val="28"/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здравоохранения</w:t>
      </w:r>
      <w:r w:rsidR="00F8599D" w:rsidRPr="00A16265">
        <w:rPr>
          <w:spacing w:val="-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Волгоградской</w:t>
      </w:r>
      <w:r w:rsidR="00F8599D" w:rsidRPr="00A16265">
        <w:rPr>
          <w:spacing w:val="-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области</w:t>
      </w:r>
      <w:r w:rsidR="00F8599D" w:rsidRPr="00A16265">
        <w:rPr>
          <w:spacing w:val="-2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для</w:t>
      </w:r>
      <w:r w:rsidR="00F8599D" w:rsidRPr="00A16265">
        <w:rPr>
          <w:spacing w:val="-1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определения</w:t>
      </w:r>
      <w:r w:rsidR="00F8599D" w:rsidRPr="00A16265">
        <w:rPr>
          <w:spacing w:val="-1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-1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w w:val="9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spacing w:val="-1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spacing w:val="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"Лучший</w:t>
      </w:r>
      <w:r w:rsidR="00F8599D" w:rsidRPr="00A16265">
        <w:rPr>
          <w:spacing w:val="-1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специалист</w:t>
      </w:r>
      <w:r w:rsidR="00F8599D" w:rsidRPr="00A16265">
        <w:rPr>
          <w:spacing w:val="-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</w:t>
      </w:r>
      <w:r w:rsidR="00F8599D" w:rsidRPr="00A16265">
        <w:rPr>
          <w:spacing w:val="-1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-1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медицинским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5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spacing w:val="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</w:t>
      </w:r>
      <w:r w:rsidR="00F8599D" w:rsidRPr="00A16265">
        <w:rPr>
          <w:spacing w:val="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согласно</w:t>
      </w:r>
      <w:r w:rsidR="00F8599D" w:rsidRPr="00A16265">
        <w:rPr>
          <w:spacing w:val="62"/>
          <w:sz w:val="28"/>
          <w:szCs w:val="28"/>
          <w:lang w:val="ru-RU"/>
        </w:rPr>
        <w:t xml:space="preserve"> </w:t>
      </w:r>
      <w:r w:rsidR="00DD07FC">
        <w:rPr>
          <w:spacing w:val="62"/>
          <w:sz w:val="28"/>
          <w:szCs w:val="28"/>
          <w:lang w:val="ru-RU"/>
        </w:rPr>
        <w:t xml:space="preserve">             </w:t>
      </w:r>
      <w:r w:rsidR="00F8599D" w:rsidRPr="00A16265">
        <w:rPr>
          <w:sz w:val="28"/>
          <w:szCs w:val="28"/>
          <w:lang w:val="ru-RU"/>
        </w:rPr>
        <w:t>приложению</w:t>
      </w:r>
      <w:r w:rsidR="00F8599D" w:rsidRPr="00A16265">
        <w:rPr>
          <w:spacing w:val="1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2</w:t>
      </w:r>
      <w:r w:rsidR="00F8599D" w:rsidRPr="001F72C5">
        <w:rPr>
          <w:spacing w:val="50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к</w:t>
      </w:r>
      <w:r w:rsidR="00F8599D" w:rsidRPr="001F72C5">
        <w:rPr>
          <w:spacing w:val="52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настоящему</w:t>
      </w:r>
      <w:r w:rsidR="00F8599D" w:rsidRPr="001F72C5">
        <w:rPr>
          <w:w w:val="96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приказу.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Главным врачам медицинских организаций, подведомственных комитету здравоохранения Волгоградской области: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4.1. В срок до </w:t>
      </w:r>
      <w:r w:rsidR="00845789">
        <w:rPr>
          <w:sz w:val="28"/>
          <w:szCs w:val="28"/>
          <w:lang w:val="ru-RU"/>
        </w:rPr>
        <w:t>01 марта 2024 г. организовать отбор в возглавляемых организациях участников Конкурса в номинациях, указанных в пункте 1 настоящего приказа;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4.2. </w:t>
      </w:r>
      <w:r>
        <w:rPr>
          <w:sz w:val="28"/>
          <w:szCs w:val="28"/>
          <w:lang w:val="ru-RU" w:eastAsia="ru-RU" w:bidi="ar-SA"/>
        </w:rPr>
        <w:t>В срок до 27 марта 2024 г. организовать регистрацию организации и з</w:t>
      </w:r>
      <w:r w:rsidRPr="000071F7">
        <w:rPr>
          <w:sz w:val="28"/>
          <w:szCs w:val="28"/>
          <w:lang w:val="ru-RU" w:eastAsia="ru-RU" w:bidi="ar-SA"/>
        </w:rPr>
        <w:t>агрузк</w:t>
      </w:r>
      <w:r>
        <w:rPr>
          <w:sz w:val="28"/>
          <w:szCs w:val="28"/>
          <w:lang w:val="ru-RU" w:eastAsia="ru-RU" w:bidi="ar-SA"/>
        </w:rPr>
        <w:t>у</w:t>
      </w:r>
      <w:r w:rsidRPr="000071F7">
        <w:rPr>
          <w:sz w:val="28"/>
          <w:szCs w:val="28"/>
          <w:lang w:val="ru-RU" w:eastAsia="ru-RU" w:bidi="ar-SA"/>
        </w:rPr>
        <w:t xml:space="preserve"> документов в </w:t>
      </w:r>
      <w:r>
        <w:rPr>
          <w:sz w:val="28"/>
          <w:szCs w:val="28"/>
          <w:lang w:val="ru-RU" w:eastAsia="ru-RU" w:bidi="ar-SA"/>
        </w:rPr>
        <w:t xml:space="preserve"> электронную систему проведения  Конкурсов </w:t>
      </w:r>
      <w:r w:rsidRPr="000071F7">
        <w:rPr>
          <w:sz w:val="28"/>
          <w:szCs w:val="28"/>
          <w:lang w:val="ru-RU" w:eastAsia="ru-RU" w:bidi="ar-SA"/>
        </w:rPr>
        <w:t xml:space="preserve">в информационно-телекоммуникационной сети </w:t>
      </w:r>
      <w:r>
        <w:rPr>
          <w:sz w:val="28"/>
          <w:szCs w:val="28"/>
          <w:lang w:val="ru-RU" w:eastAsia="ru-RU" w:bidi="ar-SA"/>
        </w:rPr>
        <w:t>Интернет</w:t>
      </w:r>
      <w:r w:rsidRPr="000071F7">
        <w:rPr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 w:eastAsia="ru-RU" w:bidi="ar-SA"/>
        </w:rPr>
        <w:t xml:space="preserve">             </w:t>
      </w:r>
      <w:r w:rsidRPr="000071F7">
        <w:rPr>
          <w:sz w:val="28"/>
          <w:szCs w:val="28"/>
          <w:lang w:val="ru-RU" w:eastAsia="ru-RU" w:bidi="ar-SA"/>
        </w:rPr>
        <w:t>по адресу:</w:t>
      </w:r>
      <w:r>
        <w:rPr>
          <w:sz w:val="28"/>
          <w:szCs w:val="28"/>
          <w:lang w:val="ru-RU" w:eastAsia="ru-RU" w:bidi="ar-SA"/>
        </w:rPr>
        <w:t xml:space="preserve"> </w:t>
      </w:r>
      <w:hyperlink r:id="rId8" w:history="1">
        <w:r w:rsidRPr="00A76B38">
          <w:rPr>
            <w:rStyle w:val="a3"/>
            <w:sz w:val="28"/>
            <w:szCs w:val="28"/>
            <w:u w:val="none"/>
            <w:lang w:val="ru-RU" w:eastAsia="ru-RU" w:bidi="ar-SA"/>
          </w:rPr>
          <w:t>https://konkurs.minzdrav.gov.ru</w:t>
        </w:r>
      </w:hyperlink>
      <w:r w:rsidRPr="00A76B38">
        <w:rPr>
          <w:sz w:val="28"/>
          <w:szCs w:val="28"/>
          <w:lang w:val="ru-RU" w:eastAsia="ru-RU" w:bidi="ar-SA"/>
        </w:rPr>
        <w:t xml:space="preserve"> .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12764B">
        <w:rPr>
          <w:sz w:val="28"/>
          <w:szCs w:val="28"/>
          <w:lang w:val="ru-RU" w:eastAsia="ru-RU" w:bidi="ar-SA"/>
        </w:rPr>
        <w:t>5. Рекомендовать руководителям медицинских организаций негосу</w:t>
      </w:r>
      <w:r>
        <w:rPr>
          <w:sz w:val="28"/>
          <w:szCs w:val="28"/>
          <w:lang w:val="ru-RU" w:eastAsia="ru-RU" w:bidi="ar-SA"/>
        </w:rPr>
        <w:t>дарственной формы собственности: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t xml:space="preserve">5.1. В срок до 01 марта 2024 г. </w:t>
      </w:r>
      <w:r w:rsidRPr="0012764B">
        <w:rPr>
          <w:sz w:val="28"/>
          <w:szCs w:val="28"/>
          <w:lang w:val="ru-RU" w:eastAsia="ru-RU" w:bidi="ar-SA"/>
        </w:rPr>
        <w:t xml:space="preserve">организовать отбор участников Конкурса в номинациях, указанных в </w:t>
      </w:r>
      <w:hyperlink w:anchor="P10" w:history="1">
        <w:r w:rsidRPr="0012764B">
          <w:rPr>
            <w:sz w:val="28"/>
            <w:szCs w:val="28"/>
            <w:lang w:val="ru-RU" w:eastAsia="ru-RU" w:bidi="ar-SA"/>
          </w:rPr>
          <w:t>пункте 1</w:t>
        </w:r>
      </w:hyperlink>
      <w:r w:rsidRPr="0012764B">
        <w:rPr>
          <w:sz w:val="28"/>
          <w:szCs w:val="28"/>
          <w:lang w:val="ru-RU" w:eastAsia="ru-RU" w:bidi="ar-SA"/>
        </w:rPr>
        <w:t xml:space="preserve"> настоящего приказа</w:t>
      </w:r>
      <w:r>
        <w:rPr>
          <w:sz w:val="28"/>
          <w:szCs w:val="28"/>
          <w:lang w:val="ru-RU" w:eastAsia="ru-RU" w:bidi="ar-SA"/>
        </w:rPr>
        <w:t>.</w:t>
      </w:r>
    </w:p>
    <w:p w:rsidR="004C4173" w:rsidRDefault="00845789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t>5.2. В срок до 27 марта 2024 г. организовать регистрацию организации и з</w:t>
      </w:r>
      <w:r w:rsidRPr="000071F7">
        <w:rPr>
          <w:sz w:val="28"/>
          <w:szCs w:val="28"/>
          <w:lang w:val="ru-RU" w:eastAsia="ru-RU" w:bidi="ar-SA"/>
        </w:rPr>
        <w:t>агрузк</w:t>
      </w:r>
      <w:r>
        <w:rPr>
          <w:sz w:val="28"/>
          <w:szCs w:val="28"/>
          <w:lang w:val="ru-RU" w:eastAsia="ru-RU" w:bidi="ar-SA"/>
        </w:rPr>
        <w:t>у</w:t>
      </w:r>
      <w:r w:rsidRPr="000071F7">
        <w:rPr>
          <w:sz w:val="28"/>
          <w:szCs w:val="28"/>
          <w:lang w:val="ru-RU" w:eastAsia="ru-RU" w:bidi="ar-SA"/>
        </w:rPr>
        <w:t xml:space="preserve"> документов в </w:t>
      </w:r>
      <w:r>
        <w:rPr>
          <w:sz w:val="28"/>
          <w:szCs w:val="28"/>
          <w:lang w:val="ru-RU" w:eastAsia="ru-RU" w:bidi="ar-SA"/>
        </w:rPr>
        <w:t xml:space="preserve">электронную систему проведения  Конкурсов </w:t>
      </w:r>
      <w:r w:rsidRPr="000071F7">
        <w:rPr>
          <w:sz w:val="28"/>
          <w:szCs w:val="28"/>
          <w:lang w:val="ru-RU" w:eastAsia="ru-RU" w:bidi="ar-SA"/>
        </w:rPr>
        <w:t>в информаци</w:t>
      </w:r>
      <w:r>
        <w:rPr>
          <w:sz w:val="28"/>
          <w:szCs w:val="28"/>
          <w:lang w:val="ru-RU" w:eastAsia="ru-RU" w:bidi="ar-SA"/>
        </w:rPr>
        <w:t>онно-телекоммуникационной сети Интернет</w:t>
      </w:r>
      <w:r w:rsidRPr="000071F7">
        <w:rPr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 w:eastAsia="ru-RU" w:bidi="ar-SA"/>
        </w:rPr>
        <w:t xml:space="preserve">         </w:t>
      </w:r>
      <w:r w:rsidRPr="000071F7">
        <w:rPr>
          <w:sz w:val="28"/>
          <w:szCs w:val="28"/>
          <w:lang w:val="ru-RU" w:eastAsia="ru-RU" w:bidi="ar-SA"/>
        </w:rPr>
        <w:t>по адресу:</w:t>
      </w:r>
      <w:r>
        <w:rPr>
          <w:sz w:val="28"/>
          <w:szCs w:val="28"/>
          <w:lang w:val="ru-RU" w:eastAsia="ru-RU" w:bidi="ar-SA"/>
        </w:rPr>
        <w:t xml:space="preserve"> </w:t>
      </w:r>
      <w:hyperlink r:id="rId9" w:history="1">
        <w:r w:rsidRPr="006E56BD">
          <w:rPr>
            <w:rStyle w:val="a3"/>
            <w:sz w:val="28"/>
            <w:szCs w:val="28"/>
            <w:u w:val="none"/>
            <w:lang w:val="ru-RU" w:eastAsia="ru-RU" w:bidi="ar-SA"/>
          </w:rPr>
          <w:t>https://konkurs.minzdrav.gov.ru</w:t>
        </w:r>
      </w:hyperlink>
      <w:r w:rsidRPr="006E56BD">
        <w:rPr>
          <w:sz w:val="28"/>
          <w:szCs w:val="28"/>
          <w:lang w:val="ru-RU" w:eastAsia="ru-RU" w:bidi="ar-SA"/>
        </w:rPr>
        <w:t>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 w:bidi="ar-SA"/>
        </w:rPr>
        <w:t xml:space="preserve">6. </w:t>
      </w:r>
      <w:proofErr w:type="gramStart"/>
      <w:r w:rsidR="00F8599D" w:rsidRPr="004C4173">
        <w:rPr>
          <w:sz w:val="28"/>
          <w:szCs w:val="28"/>
          <w:lang w:val="ru-RU"/>
        </w:rPr>
        <w:t>Председателю</w:t>
      </w:r>
      <w:r w:rsidR="00F8599D" w:rsidRPr="004C4173">
        <w:rPr>
          <w:spacing w:val="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6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</w:t>
      </w:r>
      <w:r w:rsidR="00EB7A66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комитета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Волгоградской</w:t>
      </w:r>
      <w:r w:rsidR="00F8599D" w:rsidRPr="004C4173">
        <w:rPr>
          <w:spacing w:val="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области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для</w:t>
      </w:r>
      <w:r w:rsidR="00F8599D" w:rsidRPr="004C4173">
        <w:rPr>
          <w:spacing w:val="4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определения</w:t>
      </w:r>
      <w:r w:rsidR="00F8599D" w:rsidRPr="004C4173">
        <w:rPr>
          <w:spacing w:val="5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победителей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второго</w:t>
      </w:r>
      <w:r w:rsidR="00F8599D" w:rsidRPr="004C4173">
        <w:rPr>
          <w:spacing w:val="4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этапа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 xml:space="preserve">Всероссийского конкурса "Лучший специалист со 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средним медицинским</w:t>
      </w:r>
      <w:r w:rsidR="00F8599D" w:rsidRPr="004C4173">
        <w:rPr>
          <w:w w:val="9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1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фармацевтическим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образованием"</w:t>
      </w:r>
      <w:r w:rsidR="00F8599D" w:rsidRPr="004C4173">
        <w:rPr>
          <w:spacing w:val="27"/>
          <w:sz w:val="28"/>
          <w:szCs w:val="28"/>
          <w:lang w:val="ru-RU"/>
        </w:rPr>
        <w:t xml:space="preserve"> </w:t>
      </w:r>
      <w:r w:rsidR="00DD07FC" w:rsidRPr="004C4173">
        <w:rPr>
          <w:sz w:val="28"/>
          <w:szCs w:val="28"/>
          <w:lang w:val="ru-RU"/>
        </w:rPr>
        <w:t xml:space="preserve">в срок с 01 по 30 апреля 2024 г. </w:t>
      </w:r>
      <w:r w:rsidR="00F8599D" w:rsidRPr="004C4173">
        <w:rPr>
          <w:sz w:val="28"/>
          <w:szCs w:val="28"/>
          <w:lang w:val="ru-RU"/>
        </w:rPr>
        <w:t>организовать</w:t>
      </w:r>
      <w:r w:rsidR="00F8599D" w:rsidRPr="004C4173">
        <w:rPr>
          <w:spacing w:val="2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работу</w:t>
      </w:r>
      <w:r w:rsidR="00F8599D" w:rsidRPr="004C4173">
        <w:rPr>
          <w:spacing w:val="2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2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5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соответствии</w:t>
      </w:r>
      <w:r w:rsidR="00F8599D" w:rsidRPr="004C4173">
        <w:rPr>
          <w:spacing w:val="16"/>
          <w:sz w:val="28"/>
          <w:szCs w:val="28"/>
          <w:lang w:val="ru-RU"/>
        </w:rPr>
        <w:t xml:space="preserve"> </w:t>
      </w:r>
      <w:r w:rsidR="00DD07FC" w:rsidRPr="004C4173">
        <w:rPr>
          <w:spacing w:val="16"/>
          <w:sz w:val="28"/>
          <w:szCs w:val="28"/>
          <w:lang w:val="ru-RU"/>
        </w:rPr>
        <w:t xml:space="preserve">                         </w:t>
      </w:r>
      <w:r w:rsidR="00F8599D" w:rsidRPr="004C4173">
        <w:rPr>
          <w:sz w:val="28"/>
          <w:szCs w:val="28"/>
          <w:lang w:val="ru-RU"/>
        </w:rPr>
        <w:t>с</w:t>
      </w:r>
      <w:r w:rsidR="00F8599D" w:rsidRPr="004C4173">
        <w:rPr>
          <w:spacing w:val="5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приложениями</w:t>
      </w:r>
      <w:r w:rsidR="00F8599D" w:rsidRPr="004C4173">
        <w:rPr>
          <w:spacing w:val="2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2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>5</w:t>
      </w:r>
      <w:r w:rsidR="00F8599D" w:rsidRPr="004C4173">
        <w:rPr>
          <w:spacing w:val="5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A62DF2">
        <w:rPr>
          <w:sz w:val="28"/>
          <w:szCs w:val="28"/>
          <w:lang w:val="ru-RU"/>
        </w:rPr>
        <w:t>у</w:t>
      </w:r>
      <w:r w:rsidR="00F8599D" w:rsidRPr="004C4173">
        <w:rPr>
          <w:sz w:val="28"/>
          <w:szCs w:val="28"/>
          <w:lang w:val="ru-RU"/>
        </w:rPr>
        <w:t>словиям</w:t>
      </w:r>
      <w:r w:rsidR="00DD07FC" w:rsidRPr="004C4173">
        <w:rPr>
          <w:spacing w:val="1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порядку</w:t>
      </w:r>
      <w:r w:rsidR="00F8599D" w:rsidRPr="004C4173">
        <w:rPr>
          <w:spacing w:val="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проведения</w:t>
      </w:r>
      <w:r w:rsidR="00F8599D" w:rsidRPr="004C4173">
        <w:rPr>
          <w:w w:val="9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Всероссийского конкурса "Лучший специалист</w:t>
      </w:r>
      <w:r w:rsidR="00DD07FC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 средним медицинским</w:t>
      </w:r>
      <w:r w:rsidR="00F8599D" w:rsidRPr="004C4173">
        <w:rPr>
          <w:w w:val="98"/>
          <w:sz w:val="28"/>
          <w:szCs w:val="28"/>
          <w:lang w:val="ru-RU"/>
        </w:rPr>
        <w:t xml:space="preserve"> </w:t>
      </w:r>
      <w:r w:rsidR="00DD07FC" w:rsidRPr="004C4173">
        <w:rPr>
          <w:w w:val="98"/>
          <w:sz w:val="28"/>
          <w:szCs w:val="28"/>
          <w:lang w:val="ru-RU"/>
        </w:rPr>
        <w:t xml:space="preserve">             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4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фармацевтическим</w:t>
      </w:r>
      <w:r w:rsidR="00F8599D" w:rsidRPr="004C4173">
        <w:rPr>
          <w:spacing w:val="6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образованием",</w:t>
      </w:r>
      <w:r w:rsidR="00F8599D" w:rsidRPr="004C4173">
        <w:rPr>
          <w:spacing w:val="4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утвержд</w:t>
      </w:r>
      <w:r>
        <w:rPr>
          <w:sz w:val="28"/>
          <w:szCs w:val="28"/>
          <w:lang w:val="ru-RU"/>
        </w:rPr>
        <w:t>е</w:t>
      </w:r>
      <w:r w:rsidR="00F8599D" w:rsidRPr="004C4173">
        <w:rPr>
          <w:sz w:val="28"/>
          <w:szCs w:val="28"/>
          <w:lang w:val="ru-RU"/>
        </w:rPr>
        <w:t>нным</w:t>
      </w:r>
      <w:r w:rsidR="00F8599D" w:rsidRPr="004C4173">
        <w:rPr>
          <w:spacing w:val="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Приказом</w:t>
      </w:r>
      <w:proofErr w:type="gramEnd"/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№</w:t>
      </w:r>
      <w:r w:rsidR="00F8599D" w:rsidRPr="004C4173">
        <w:rPr>
          <w:spacing w:val="50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>74</w:t>
      </w:r>
      <w:r w:rsidR="00F8599D" w:rsidRPr="004C4173">
        <w:rPr>
          <w:sz w:val="28"/>
          <w:szCs w:val="28"/>
          <w:lang w:val="ru-RU"/>
        </w:rPr>
        <w:t xml:space="preserve">н, обеспечить направление документов победителей  </w:t>
      </w:r>
      <w:r w:rsidR="00F8599D" w:rsidRPr="004C4173">
        <w:rPr>
          <w:spacing w:val="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второго этапа Конкурса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4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каждой</w:t>
      </w:r>
      <w:r w:rsidR="00F8599D" w:rsidRPr="004C4173">
        <w:rPr>
          <w:spacing w:val="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номинации</w:t>
      </w:r>
      <w:r w:rsidR="00DD07FC" w:rsidRPr="004C4173">
        <w:rPr>
          <w:spacing w:val="1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4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Центральную</w:t>
      </w:r>
      <w:r w:rsidR="00F8599D" w:rsidRPr="004C4173">
        <w:rPr>
          <w:spacing w:val="2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конкурсную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комиссию</w:t>
      </w:r>
      <w:r w:rsidR="00F8599D" w:rsidRPr="004C4173">
        <w:rPr>
          <w:spacing w:val="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Всероссийского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6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"Лучший</w:t>
      </w:r>
      <w:r w:rsidR="00F8599D" w:rsidRPr="004C4173">
        <w:rPr>
          <w:spacing w:val="4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специалист</w:t>
      </w:r>
      <w:r w:rsidR="00F8599D" w:rsidRPr="004C4173">
        <w:rPr>
          <w:spacing w:val="5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</w:t>
      </w:r>
      <w:r w:rsidR="00F8599D" w:rsidRPr="004C4173">
        <w:rPr>
          <w:spacing w:val="2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средним</w:t>
      </w:r>
      <w:r w:rsidR="00F8599D" w:rsidRPr="004C4173">
        <w:rPr>
          <w:spacing w:val="4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медицинским</w:t>
      </w:r>
      <w:r w:rsidR="00F8599D" w:rsidRPr="004C4173">
        <w:rPr>
          <w:spacing w:val="5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3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фармацевтическим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образованием"</w:t>
      </w:r>
      <w:r w:rsidR="00DD07FC" w:rsidRPr="004C4173">
        <w:rPr>
          <w:sz w:val="28"/>
          <w:szCs w:val="28"/>
          <w:lang w:val="ru-RU"/>
        </w:rPr>
        <w:t>.</w:t>
      </w:r>
      <w:r w:rsidR="004847EC" w:rsidRPr="004C4173">
        <w:rPr>
          <w:sz w:val="28"/>
          <w:szCs w:val="28"/>
          <w:lang w:val="ru-RU"/>
        </w:rPr>
        <w:t xml:space="preserve"> 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="00F8599D" w:rsidRPr="004C4173">
        <w:rPr>
          <w:sz w:val="28"/>
          <w:szCs w:val="28"/>
          <w:lang w:val="ru-RU"/>
        </w:rPr>
        <w:t>Директору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государственного</w:t>
      </w:r>
      <w:r w:rsidR="00F8599D" w:rsidRPr="004C4173">
        <w:rPr>
          <w:spacing w:val="6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бюджетного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учреждения</w:t>
      </w:r>
      <w:r w:rsidR="00F8599D" w:rsidRPr="004C4173">
        <w:rPr>
          <w:spacing w:val="2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spacing w:val="4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"Волгоградский</w:t>
      </w:r>
      <w:r w:rsidR="00F8599D" w:rsidRPr="004C4173">
        <w:rPr>
          <w:spacing w:val="1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областной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медицинский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информационно-аналитический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центр",</w:t>
      </w:r>
      <w:r w:rsidR="00F8599D" w:rsidRPr="004C4173">
        <w:rPr>
          <w:spacing w:val="-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</w:t>
      </w:r>
      <w:r w:rsidR="00F8599D" w:rsidRPr="004C4173">
        <w:rPr>
          <w:spacing w:val="4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Воронкову</w:t>
      </w:r>
      <w:r w:rsidR="00EB7A66" w:rsidRPr="004C4173">
        <w:rPr>
          <w:sz w:val="28"/>
          <w:szCs w:val="28"/>
          <w:lang w:val="ru-RU"/>
        </w:rPr>
        <w:t xml:space="preserve"> А.А.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обеспечить:</w:t>
      </w:r>
    </w:p>
    <w:p w:rsidR="004C4173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t xml:space="preserve">7.1. </w:t>
      </w:r>
      <w:r w:rsidR="00F8599D" w:rsidRPr="004C4173">
        <w:rPr>
          <w:sz w:val="28"/>
          <w:szCs w:val="28"/>
          <w:lang w:val="ru-RU"/>
        </w:rPr>
        <w:t>Организационно-методическое</w:t>
      </w:r>
      <w:r w:rsidR="00F8599D" w:rsidRPr="004C4173">
        <w:rPr>
          <w:spacing w:val="3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3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техническое</w:t>
      </w:r>
      <w:r w:rsidR="00EB7A66" w:rsidRPr="004C4173">
        <w:rPr>
          <w:spacing w:val="6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сопровождение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деятельности</w:t>
      </w:r>
      <w:r w:rsidR="00F8599D" w:rsidRPr="004C4173">
        <w:rPr>
          <w:spacing w:val="1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комиссии.</w:t>
      </w:r>
    </w:p>
    <w:p w:rsidR="004C4173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t xml:space="preserve">7.2. </w:t>
      </w:r>
      <w:r w:rsidR="00F8599D" w:rsidRPr="004C4173">
        <w:rPr>
          <w:sz w:val="28"/>
          <w:szCs w:val="28"/>
          <w:lang w:val="ru-RU"/>
        </w:rPr>
        <w:t>Размещение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информации</w:t>
      </w:r>
      <w:r w:rsidR="00F8599D" w:rsidRPr="004C4173">
        <w:rPr>
          <w:spacing w:val="5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</w:t>
      </w:r>
      <w:r w:rsidR="00F8599D" w:rsidRPr="004C4173">
        <w:rPr>
          <w:spacing w:val="1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результатах</w:t>
      </w:r>
      <w:r w:rsidR="00F8599D" w:rsidRPr="004C4173">
        <w:rPr>
          <w:spacing w:val="5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4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на</w:t>
      </w:r>
      <w:r w:rsidR="00F8599D" w:rsidRPr="004C4173">
        <w:rPr>
          <w:spacing w:val="3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сайте</w:t>
      </w:r>
      <w:r w:rsidR="00F8599D" w:rsidRPr="004C4173">
        <w:rPr>
          <w:spacing w:val="3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комитета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spacing w:val="1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Волгоградской</w:t>
      </w:r>
      <w:r w:rsidR="00F8599D" w:rsidRPr="004C4173">
        <w:rPr>
          <w:spacing w:val="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области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3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информационн</w:t>
      </w:r>
      <w:proofErr w:type="gramStart"/>
      <w:r w:rsidR="00F8599D" w:rsidRPr="004C4173">
        <w:rPr>
          <w:sz w:val="28"/>
          <w:szCs w:val="28"/>
          <w:lang w:val="ru-RU"/>
        </w:rPr>
        <w:t>о-</w:t>
      </w:r>
      <w:proofErr w:type="gramEnd"/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телекоммуникационной</w:t>
      </w:r>
      <w:r w:rsidR="00F8599D" w:rsidRPr="004C4173">
        <w:rPr>
          <w:spacing w:val="3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сети</w:t>
      </w:r>
      <w:r w:rsidR="00F8599D" w:rsidRPr="004C4173">
        <w:rPr>
          <w:spacing w:val="-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Интернет.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lastRenderedPageBreak/>
        <w:t xml:space="preserve">7.3. </w:t>
      </w:r>
      <w:r w:rsidR="00F8599D" w:rsidRPr="004C4173">
        <w:rPr>
          <w:sz w:val="28"/>
          <w:szCs w:val="28"/>
          <w:lang w:val="ru-RU"/>
        </w:rPr>
        <w:t>Освещение</w:t>
      </w:r>
      <w:r w:rsidR="00F8599D" w:rsidRPr="004C4173">
        <w:rPr>
          <w:spacing w:val="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1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-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средствах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массовой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информации.</w:t>
      </w:r>
      <w:r w:rsidR="00C9142B" w:rsidRPr="004C4173">
        <w:rPr>
          <w:sz w:val="28"/>
          <w:szCs w:val="28"/>
          <w:lang w:val="ru-RU"/>
        </w:rPr>
        <w:t xml:space="preserve"> </w:t>
      </w:r>
    </w:p>
    <w:p w:rsidR="00AC254C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4C4173">
        <w:rPr>
          <w:sz w:val="28"/>
          <w:szCs w:val="28"/>
          <w:lang w:val="ru-RU"/>
        </w:rPr>
        <w:t xml:space="preserve">8. </w:t>
      </w:r>
      <w:r w:rsidR="00CD3520" w:rsidRPr="004C4173">
        <w:rPr>
          <w:sz w:val="28"/>
          <w:szCs w:val="28"/>
          <w:lang w:val="ru-RU"/>
        </w:rPr>
        <w:t>Контроль исполнения п</w:t>
      </w:r>
      <w:r w:rsidR="00C9142B" w:rsidRPr="004C4173">
        <w:rPr>
          <w:sz w:val="28"/>
          <w:szCs w:val="28"/>
          <w:lang w:val="ru-RU"/>
        </w:rPr>
        <w:t xml:space="preserve">риказа возложить на заместителя </w:t>
      </w:r>
      <w:r w:rsidR="00CD3520" w:rsidRPr="004C4173">
        <w:rPr>
          <w:sz w:val="28"/>
          <w:szCs w:val="28"/>
          <w:lang w:val="ru-RU"/>
        </w:rPr>
        <w:t xml:space="preserve">председателя комитета здравоохранения Волгоградской области               </w:t>
      </w:r>
      <w:proofErr w:type="spellStart"/>
      <w:r w:rsidR="00CD3520" w:rsidRPr="004C4173">
        <w:rPr>
          <w:sz w:val="28"/>
          <w:szCs w:val="28"/>
          <w:lang w:val="ru-RU"/>
        </w:rPr>
        <w:t>Троневу</w:t>
      </w:r>
      <w:proofErr w:type="spellEnd"/>
      <w:r w:rsidR="00CD3520" w:rsidRPr="004C4173">
        <w:rPr>
          <w:sz w:val="28"/>
          <w:szCs w:val="28"/>
          <w:lang w:val="ru-RU"/>
        </w:rPr>
        <w:t xml:space="preserve"> В.Е.</w:t>
      </w:r>
      <w:r w:rsidR="00AC254C" w:rsidRPr="004C4173">
        <w:rPr>
          <w:sz w:val="28"/>
          <w:szCs w:val="28"/>
          <w:lang w:val="ru-RU"/>
        </w:rPr>
        <w:t xml:space="preserve"> </w:t>
      </w:r>
    </w:p>
    <w:p w:rsidR="00AC254C" w:rsidRDefault="00AC254C" w:rsidP="00900B3E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203B50" w:rsidRDefault="00203B50" w:rsidP="00AC254C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775440" w:rsidRDefault="00775440" w:rsidP="00AC254C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DD07FC" w:rsidRDefault="00A62DF2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Председатель комитета здравоохранения</w:t>
      </w:r>
    </w:p>
    <w:p w:rsidR="00A62DF2" w:rsidRDefault="00A62DF2" w:rsidP="00AE1D70">
      <w:pPr>
        <w:pStyle w:val="ConsTitle"/>
        <w:tabs>
          <w:tab w:val="left" w:pos="284"/>
        </w:tabs>
        <w:ind w:right="0"/>
        <w:jc w:val="both"/>
      </w:pPr>
      <w:r>
        <w:rPr>
          <w:rFonts w:ascii="Times New Roman" w:hAnsi="Times New Roman" w:cs="Times New Roman"/>
          <w:b w:val="0"/>
        </w:rPr>
        <w:t>Волгоградской области                                                                   А.И.Себелев</w:t>
      </w:r>
    </w:p>
    <w:sectPr w:rsidR="00A62DF2" w:rsidSect="00D8438F">
      <w:headerReference w:type="default" r:id="rId10"/>
      <w:headerReference w:type="first" r:id="rId11"/>
      <w:pgSz w:w="11906" w:h="16838" w:code="9"/>
      <w:pgMar w:top="1134" w:right="1134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789" w:rsidRDefault="00845789" w:rsidP="006B65C9">
      <w:r>
        <w:separator/>
      </w:r>
    </w:p>
  </w:endnote>
  <w:endnote w:type="continuationSeparator" w:id="0">
    <w:p w:rsidR="00845789" w:rsidRDefault="00845789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789" w:rsidRDefault="00845789" w:rsidP="006B65C9">
      <w:r>
        <w:separator/>
      </w:r>
    </w:p>
  </w:footnote>
  <w:footnote w:type="continuationSeparator" w:id="0">
    <w:p w:rsidR="00845789" w:rsidRDefault="00845789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8F" w:rsidRDefault="00D8438F">
    <w:pPr>
      <w:pStyle w:val="af3"/>
      <w:jc w:val="center"/>
      <w:rPr>
        <w:lang w:val="ru-RU"/>
      </w:rPr>
    </w:pPr>
  </w:p>
  <w:p w:rsidR="00D8438F" w:rsidRDefault="00D8438F">
    <w:pPr>
      <w:pStyle w:val="af3"/>
      <w:jc w:val="center"/>
      <w:rPr>
        <w:lang w:val="ru-RU"/>
      </w:rPr>
    </w:pPr>
  </w:p>
  <w:p w:rsidR="00D8438F" w:rsidRDefault="000954DE">
    <w:pPr>
      <w:pStyle w:val="af3"/>
      <w:jc w:val="center"/>
    </w:pPr>
    <w:sdt>
      <w:sdtPr>
        <w:id w:val="923520957"/>
        <w:docPartObj>
          <w:docPartGallery w:val="Page Numbers (Top of Page)"/>
          <w:docPartUnique/>
        </w:docPartObj>
      </w:sdtPr>
      <w:sdtContent>
        <w:fldSimple w:instr=" PAGE   \* MERGEFORMAT ">
          <w:r w:rsidR="00A62DF2">
            <w:rPr>
              <w:noProof/>
            </w:rPr>
            <w:t>3</w:t>
          </w:r>
        </w:fldSimple>
      </w:sdtContent>
    </w:sdt>
  </w:p>
  <w:p w:rsidR="00D8438F" w:rsidRDefault="00D8438F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89" w:rsidRPr="00AF0F3A" w:rsidRDefault="00845789" w:rsidP="00203B50">
    <w:pPr>
      <w:spacing w:before="120" w:line="360" w:lineRule="auto"/>
      <w:jc w:val="center"/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238125</wp:posOffset>
          </wp:positionV>
          <wp:extent cx="457200" cy="60960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45789" w:rsidRPr="00AF0F3A" w:rsidRDefault="00845789" w:rsidP="00EE0D4F">
    <w:pPr>
      <w:jc w:val="center"/>
    </w:pPr>
  </w:p>
  <w:p w:rsidR="00845789" w:rsidRPr="00AF0F3A" w:rsidRDefault="00845789" w:rsidP="00EE0D4F">
    <w:pPr>
      <w:jc w:val="center"/>
    </w:pPr>
  </w:p>
  <w:p w:rsidR="00845789" w:rsidRPr="00AF0F3A" w:rsidRDefault="00845789" w:rsidP="00EE0D4F">
    <w:pPr>
      <w:jc w:val="center"/>
    </w:pPr>
  </w:p>
  <w:p w:rsidR="00845789" w:rsidRPr="00B701E8" w:rsidRDefault="00845789" w:rsidP="00900B3E">
    <w:pPr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КОМИТЕТ ЗДРАВООХРАНЕНИЯ</w:t>
    </w:r>
  </w:p>
  <w:p w:rsidR="00845789" w:rsidRDefault="00845789" w:rsidP="00900B3E">
    <w:pPr>
      <w:jc w:val="center"/>
      <w:rPr>
        <w:sz w:val="28"/>
        <w:szCs w:val="28"/>
        <w:lang w:val="ru-RU"/>
      </w:rPr>
    </w:pPr>
    <w:r w:rsidRPr="00900B3E">
      <w:rPr>
        <w:sz w:val="28"/>
        <w:szCs w:val="28"/>
        <w:lang w:val="ru-RU"/>
      </w:rPr>
      <w:t>ВОЛГОГРАДСКОЙ ОБЛАСТИ</w:t>
    </w:r>
  </w:p>
  <w:p w:rsidR="00845789" w:rsidRDefault="00845789" w:rsidP="00900B3E">
    <w:pPr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(ОБЛЗДРАВ)</w:t>
    </w:r>
  </w:p>
  <w:p w:rsidR="00845789" w:rsidRPr="008C118E" w:rsidRDefault="00845789" w:rsidP="00900B3E">
    <w:pPr>
      <w:jc w:val="center"/>
      <w:rPr>
        <w:sz w:val="28"/>
        <w:szCs w:val="28"/>
        <w:lang w:val="ru-RU"/>
      </w:rPr>
    </w:pPr>
  </w:p>
  <w:p w:rsidR="00845789" w:rsidRDefault="00845789" w:rsidP="00900B3E">
    <w:pPr>
      <w:spacing w:line="360" w:lineRule="auto"/>
      <w:jc w:val="center"/>
    </w:pPr>
    <w:r>
      <w:rPr>
        <w:b/>
        <w:spacing w:val="20"/>
        <w:sz w:val="28"/>
        <w:szCs w:val="28"/>
      </w:rPr>
      <w:t>ПРИКАЗ</w:t>
    </w:r>
  </w:p>
  <w:p w:rsidR="00845789" w:rsidRDefault="00845789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4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5"/>
  </w:num>
  <w:num w:numId="7">
    <w:abstractNumId w:val="27"/>
  </w:num>
  <w:num w:numId="8">
    <w:abstractNumId w:val="34"/>
  </w:num>
  <w:num w:numId="9">
    <w:abstractNumId w:val="7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18"/>
  </w:num>
  <w:num w:numId="22">
    <w:abstractNumId w:val="26"/>
  </w:num>
  <w:num w:numId="23">
    <w:abstractNumId w:val="3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28"/>
  </w:num>
  <w:num w:numId="35">
    <w:abstractNumId w:val="1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6469"/>
    <w:rsid w:val="0002704E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54DE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B5F91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D7896"/>
    <w:rsid w:val="000E2DB0"/>
    <w:rsid w:val="000E3EC3"/>
    <w:rsid w:val="000E3ED0"/>
    <w:rsid w:val="000E47F9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8C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72C5"/>
    <w:rsid w:val="001F7E70"/>
    <w:rsid w:val="00201426"/>
    <w:rsid w:val="00203AC4"/>
    <w:rsid w:val="00203B50"/>
    <w:rsid w:val="00203C94"/>
    <w:rsid w:val="0020509A"/>
    <w:rsid w:val="00207449"/>
    <w:rsid w:val="0021103E"/>
    <w:rsid w:val="00214687"/>
    <w:rsid w:val="0021604F"/>
    <w:rsid w:val="0022019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7EC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4173"/>
    <w:rsid w:val="004C5A78"/>
    <w:rsid w:val="004C6B1A"/>
    <w:rsid w:val="004C6F91"/>
    <w:rsid w:val="004D1EB8"/>
    <w:rsid w:val="004D2593"/>
    <w:rsid w:val="004D3E10"/>
    <w:rsid w:val="004D40E8"/>
    <w:rsid w:val="004D47BD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6939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1515"/>
    <w:rsid w:val="006C1CFD"/>
    <w:rsid w:val="006C3F2E"/>
    <w:rsid w:val="006C4080"/>
    <w:rsid w:val="006C4471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73"/>
    <w:rsid w:val="00721606"/>
    <w:rsid w:val="0072240E"/>
    <w:rsid w:val="00724AD2"/>
    <w:rsid w:val="007254A0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5A3"/>
    <w:rsid w:val="00746A12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45789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5EFD"/>
    <w:rsid w:val="008E15F1"/>
    <w:rsid w:val="008E1F29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B3C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5FD"/>
    <w:rsid w:val="00A527C9"/>
    <w:rsid w:val="00A52D40"/>
    <w:rsid w:val="00A53989"/>
    <w:rsid w:val="00A606AC"/>
    <w:rsid w:val="00A60E03"/>
    <w:rsid w:val="00A6127C"/>
    <w:rsid w:val="00A61578"/>
    <w:rsid w:val="00A62DF2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860AC"/>
    <w:rsid w:val="00B90C85"/>
    <w:rsid w:val="00B91217"/>
    <w:rsid w:val="00B94910"/>
    <w:rsid w:val="00B9504E"/>
    <w:rsid w:val="00B962C4"/>
    <w:rsid w:val="00BA08EF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E19"/>
    <w:rsid w:val="00C833B9"/>
    <w:rsid w:val="00C871F3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438F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1DD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D0178"/>
    <w:rsid w:val="00DD07FC"/>
    <w:rsid w:val="00DD1418"/>
    <w:rsid w:val="00DD35F7"/>
    <w:rsid w:val="00DD5F7E"/>
    <w:rsid w:val="00DD7414"/>
    <w:rsid w:val="00DD7CA6"/>
    <w:rsid w:val="00DE3D64"/>
    <w:rsid w:val="00DE6276"/>
    <w:rsid w:val="00DE63F7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66B4"/>
    <w:rsid w:val="00FE0E3D"/>
    <w:rsid w:val="00FE31F6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kurs.minzdrav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onkurs.minzdrav.gov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7858F-5D93-4A31-BDE0-25860D92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145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a_malinovskaya</cp:lastModifiedBy>
  <cp:revision>32</cp:revision>
  <cp:lastPrinted>2024-02-19T07:46:00Z</cp:lastPrinted>
  <dcterms:created xsi:type="dcterms:W3CDTF">2023-06-26T08:14:00Z</dcterms:created>
  <dcterms:modified xsi:type="dcterms:W3CDTF">2024-02-20T11:18:00Z</dcterms:modified>
</cp:coreProperties>
</file>